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440A1" w14:textId="77777777" w:rsidR="008B6975" w:rsidRDefault="008B6975" w:rsidP="008B69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WIXA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4B705C32" w14:textId="77777777" w:rsidR="008B6975" w:rsidRDefault="008B6975" w:rsidP="008B69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Priory of </w:t>
      </w:r>
      <w:proofErr w:type="spellStart"/>
      <w:proofErr w:type="gramStart"/>
      <w:r>
        <w:rPr>
          <w:rFonts w:cs="Times New Roman"/>
          <w:szCs w:val="24"/>
        </w:rPr>
        <w:t>St.Germans</w:t>
      </w:r>
      <w:proofErr w:type="spellEnd"/>
      <w:proofErr w:type="gramEnd"/>
      <w:r>
        <w:rPr>
          <w:rFonts w:cs="Times New Roman"/>
          <w:szCs w:val="24"/>
        </w:rPr>
        <w:t>.</w:t>
      </w:r>
    </w:p>
    <w:p w14:paraId="308DBFCF" w14:textId="77777777" w:rsidR="008B6975" w:rsidRDefault="008B6975" w:rsidP="008B6975">
      <w:pPr>
        <w:pStyle w:val="NoSpacing"/>
        <w:rPr>
          <w:rFonts w:cs="Times New Roman"/>
          <w:szCs w:val="24"/>
        </w:rPr>
      </w:pPr>
    </w:p>
    <w:p w14:paraId="49043347" w14:textId="77777777" w:rsidR="008B6975" w:rsidRDefault="008B6975" w:rsidP="008B6975">
      <w:pPr>
        <w:pStyle w:val="NoSpacing"/>
        <w:rPr>
          <w:rFonts w:cs="Times New Roman"/>
          <w:szCs w:val="24"/>
        </w:rPr>
      </w:pPr>
    </w:p>
    <w:p w14:paraId="413004C8" w14:textId="77777777" w:rsidR="008B6975" w:rsidRDefault="008B6975" w:rsidP="008B69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Mar.1443</w:t>
      </w:r>
      <w:r>
        <w:rPr>
          <w:rFonts w:cs="Times New Roman"/>
          <w:szCs w:val="24"/>
        </w:rPr>
        <w:tab/>
        <w:t>He was ordained priest in the parish church of Chudleigh, Devon.</w:t>
      </w:r>
    </w:p>
    <w:p w14:paraId="6A344C43" w14:textId="77777777" w:rsidR="008B6975" w:rsidRDefault="008B6975" w:rsidP="008B69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735E9DD9" w14:textId="77777777" w:rsidR="008B6975" w:rsidRDefault="008B6975" w:rsidP="008B6975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p.191)</w:t>
      </w:r>
    </w:p>
    <w:p w14:paraId="0FDA832C" w14:textId="77777777" w:rsidR="008B6975" w:rsidRDefault="008B6975" w:rsidP="008B6975">
      <w:pPr>
        <w:pStyle w:val="NoSpacing"/>
        <w:rPr>
          <w:rFonts w:cs="Times New Roman"/>
          <w:szCs w:val="24"/>
        </w:rPr>
      </w:pPr>
    </w:p>
    <w:p w14:paraId="4CE6F3D8" w14:textId="77777777" w:rsidR="008B6975" w:rsidRDefault="008B6975" w:rsidP="008B6975">
      <w:pPr>
        <w:pStyle w:val="NoSpacing"/>
        <w:rPr>
          <w:rFonts w:cs="Times New Roman"/>
          <w:szCs w:val="24"/>
        </w:rPr>
      </w:pPr>
    </w:p>
    <w:p w14:paraId="53257C89" w14:textId="77777777" w:rsidR="008B6975" w:rsidRDefault="008B6975" w:rsidP="008B697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July 2023</w:t>
      </w:r>
    </w:p>
    <w:p w14:paraId="7BB1E50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2D682" w14:textId="77777777" w:rsidR="008B6975" w:rsidRDefault="008B6975" w:rsidP="009139A6">
      <w:r>
        <w:separator/>
      </w:r>
    </w:p>
  </w:endnote>
  <w:endnote w:type="continuationSeparator" w:id="0">
    <w:p w14:paraId="01C43A73" w14:textId="77777777" w:rsidR="008B6975" w:rsidRDefault="008B697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C6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16C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F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CAA8A" w14:textId="77777777" w:rsidR="008B6975" w:rsidRDefault="008B6975" w:rsidP="009139A6">
      <w:r>
        <w:separator/>
      </w:r>
    </w:p>
  </w:footnote>
  <w:footnote w:type="continuationSeparator" w:id="0">
    <w:p w14:paraId="4C8B8407" w14:textId="77777777" w:rsidR="008B6975" w:rsidRDefault="008B697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991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4EAB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1B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975"/>
    <w:rsid w:val="000666E0"/>
    <w:rsid w:val="002510B7"/>
    <w:rsid w:val="005C130B"/>
    <w:rsid w:val="00826F5C"/>
    <w:rsid w:val="008B697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1989C"/>
  <w15:chartTrackingRefBased/>
  <w15:docId w15:val="{3FDEAD45-33D1-47A6-9DAC-775F5CF11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2023-07-20T16:17:00Z</dcterms:created>
  <dcterms:modified xsi:type="dcterms:W3CDTF">2023-07-20T16:18:00Z</dcterms:modified>
</cp:coreProperties>
</file>